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1DE" w:rsidRPr="00CB48B1" w:rsidRDefault="007371DE" w:rsidP="00B25D01">
      <w:pPr>
        <w:jc w:val="center"/>
        <w:rPr>
          <w:rStyle w:val="a0"/>
          <w:color w:val="auto"/>
          <w:sz w:val="28"/>
          <w:szCs w:val="28"/>
        </w:rPr>
      </w:pPr>
      <w:bookmarkStart w:id="0" w:name="sub_1"/>
      <w:r w:rsidRPr="00CB48B1">
        <w:rPr>
          <w:rStyle w:val="a0"/>
          <w:color w:val="auto"/>
          <w:sz w:val="28"/>
          <w:szCs w:val="28"/>
        </w:rPr>
        <w:t>РОССИЙСКАЯ ФЕДЕРАЦИЯ</w:t>
      </w:r>
    </w:p>
    <w:p w:rsidR="007371DE" w:rsidRPr="00CB48B1" w:rsidRDefault="007371DE" w:rsidP="00B25D01">
      <w:pPr>
        <w:jc w:val="center"/>
        <w:rPr>
          <w:rStyle w:val="a0"/>
          <w:color w:val="auto"/>
          <w:sz w:val="28"/>
          <w:szCs w:val="28"/>
        </w:rPr>
      </w:pPr>
      <w:r w:rsidRPr="00CB48B1">
        <w:rPr>
          <w:rStyle w:val="a0"/>
          <w:color w:val="auto"/>
          <w:sz w:val="28"/>
          <w:szCs w:val="28"/>
        </w:rPr>
        <w:t>АМУРСКАЯ ОБЛАСТЬ</w:t>
      </w:r>
    </w:p>
    <w:p w:rsidR="007371DE" w:rsidRPr="00CB48B1" w:rsidRDefault="007371DE" w:rsidP="00B25D01">
      <w:pPr>
        <w:jc w:val="center"/>
        <w:rPr>
          <w:rStyle w:val="a0"/>
          <w:color w:val="auto"/>
          <w:sz w:val="28"/>
          <w:szCs w:val="28"/>
        </w:rPr>
      </w:pPr>
      <w:r w:rsidRPr="00CB48B1">
        <w:rPr>
          <w:rStyle w:val="a0"/>
          <w:color w:val="auto"/>
          <w:sz w:val="28"/>
          <w:szCs w:val="28"/>
        </w:rPr>
        <w:t>ЗЕЙСКИЙ РАЙОН</w:t>
      </w:r>
    </w:p>
    <w:p w:rsidR="007371DE" w:rsidRPr="00CB48B1" w:rsidRDefault="007371DE" w:rsidP="00B25D01">
      <w:pPr>
        <w:jc w:val="center"/>
        <w:rPr>
          <w:rStyle w:val="a0"/>
          <w:color w:val="auto"/>
          <w:sz w:val="28"/>
          <w:szCs w:val="28"/>
        </w:rPr>
      </w:pPr>
      <w:r w:rsidRPr="00CB48B1">
        <w:rPr>
          <w:rStyle w:val="a0"/>
          <w:color w:val="auto"/>
          <w:sz w:val="28"/>
          <w:szCs w:val="28"/>
        </w:rPr>
        <w:t>СОСНОВОБОРСКИЙ СЕЛЬСКИЙ СОВЕТ НАРОДНЫХ ДЕПУТАТОВ</w:t>
      </w:r>
    </w:p>
    <w:p w:rsidR="007371DE" w:rsidRPr="00CB48B1" w:rsidRDefault="007371DE" w:rsidP="00B25D01">
      <w:pPr>
        <w:jc w:val="center"/>
        <w:rPr>
          <w:rStyle w:val="a0"/>
          <w:color w:val="auto"/>
          <w:sz w:val="28"/>
          <w:szCs w:val="28"/>
        </w:rPr>
      </w:pPr>
    </w:p>
    <w:p w:rsidR="007371DE" w:rsidRPr="00CB48B1" w:rsidRDefault="007371DE" w:rsidP="00B25D01">
      <w:pPr>
        <w:jc w:val="center"/>
        <w:rPr>
          <w:rStyle w:val="a0"/>
          <w:color w:val="auto"/>
          <w:sz w:val="28"/>
          <w:szCs w:val="28"/>
        </w:rPr>
      </w:pPr>
      <w:r w:rsidRPr="00CB48B1">
        <w:rPr>
          <w:rStyle w:val="a0"/>
          <w:color w:val="auto"/>
          <w:sz w:val="28"/>
          <w:szCs w:val="28"/>
        </w:rPr>
        <w:t>РЕШЕНИЕ</w:t>
      </w:r>
    </w:p>
    <w:p w:rsidR="007371DE" w:rsidRPr="00CB48B1" w:rsidRDefault="007371DE" w:rsidP="00B25D01">
      <w:pPr>
        <w:jc w:val="center"/>
        <w:rPr>
          <w:rStyle w:val="a0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3332"/>
        <w:gridCol w:w="3235"/>
        <w:gridCol w:w="3287"/>
      </w:tblGrid>
      <w:tr w:rsidR="007371DE" w:rsidRPr="00CB48B1">
        <w:tc>
          <w:tcPr>
            <w:tcW w:w="3568" w:type="dxa"/>
          </w:tcPr>
          <w:p w:rsidR="007371DE" w:rsidRPr="00CB48B1" w:rsidRDefault="007371DE" w:rsidP="00240D8B">
            <w:pPr>
              <w:rPr>
                <w:rStyle w:val="a0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0"/>
                <w:b w:val="0"/>
                <w:bCs w:val="0"/>
                <w:color w:val="auto"/>
                <w:sz w:val="28"/>
                <w:szCs w:val="28"/>
              </w:rPr>
              <w:t xml:space="preserve">          .12.</w:t>
            </w:r>
            <w:r w:rsidRPr="00CB48B1">
              <w:rPr>
                <w:rStyle w:val="a0"/>
                <w:b w:val="0"/>
                <w:bCs w:val="0"/>
                <w:color w:val="auto"/>
                <w:sz w:val="28"/>
                <w:szCs w:val="28"/>
              </w:rPr>
              <w:t>201</w:t>
            </w:r>
            <w:r>
              <w:rPr>
                <w:rStyle w:val="a0"/>
                <w:b w:val="0"/>
                <w:bCs w:val="0"/>
                <w:color w:val="auto"/>
                <w:sz w:val="28"/>
                <w:szCs w:val="28"/>
              </w:rPr>
              <w:t>4</w:t>
            </w:r>
            <w:r w:rsidRPr="00CB48B1">
              <w:rPr>
                <w:rStyle w:val="a0"/>
                <w:b w:val="0"/>
                <w:bCs w:val="0"/>
                <w:color w:val="auto"/>
                <w:sz w:val="28"/>
                <w:szCs w:val="28"/>
              </w:rPr>
              <w:t xml:space="preserve">                 </w:t>
            </w:r>
          </w:p>
        </w:tc>
        <w:tc>
          <w:tcPr>
            <w:tcW w:w="3568" w:type="dxa"/>
          </w:tcPr>
          <w:p w:rsidR="007371DE" w:rsidRPr="00CB48B1" w:rsidRDefault="007371DE" w:rsidP="000E58B7">
            <w:pPr>
              <w:jc w:val="center"/>
              <w:rPr>
                <w:rStyle w:val="a0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568" w:type="dxa"/>
          </w:tcPr>
          <w:p w:rsidR="007371DE" w:rsidRPr="00CB48B1" w:rsidRDefault="007371DE" w:rsidP="00240D8B">
            <w:pPr>
              <w:tabs>
                <w:tab w:val="left" w:pos="540"/>
                <w:tab w:val="right" w:pos="3352"/>
              </w:tabs>
              <w:rPr>
                <w:rStyle w:val="a0"/>
                <w:b w:val="0"/>
                <w:bCs w:val="0"/>
                <w:color w:val="auto"/>
                <w:sz w:val="28"/>
                <w:szCs w:val="28"/>
              </w:rPr>
            </w:pPr>
            <w:r w:rsidRPr="00CB48B1">
              <w:rPr>
                <w:rStyle w:val="a0"/>
                <w:b w:val="0"/>
                <w:bCs w:val="0"/>
                <w:color w:val="auto"/>
                <w:sz w:val="28"/>
                <w:szCs w:val="28"/>
              </w:rPr>
              <w:tab/>
              <w:t xml:space="preserve">                         №  </w:t>
            </w:r>
          </w:p>
        </w:tc>
      </w:tr>
    </w:tbl>
    <w:p w:rsidR="007371DE" w:rsidRPr="00CB48B1" w:rsidRDefault="007371DE" w:rsidP="00606995">
      <w:pPr>
        <w:jc w:val="center"/>
        <w:rPr>
          <w:rStyle w:val="a0"/>
          <w:b w:val="0"/>
          <w:bCs w:val="0"/>
          <w:color w:val="auto"/>
          <w:sz w:val="28"/>
          <w:szCs w:val="28"/>
        </w:rPr>
      </w:pPr>
      <w:r w:rsidRPr="00CB48B1">
        <w:rPr>
          <w:rStyle w:val="a0"/>
          <w:b w:val="0"/>
          <w:bCs w:val="0"/>
          <w:color w:val="auto"/>
          <w:sz w:val="28"/>
          <w:szCs w:val="28"/>
        </w:rPr>
        <w:t>с. Сосновый Бор</w:t>
      </w:r>
    </w:p>
    <w:p w:rsidR="007371DE" w:rsidRPr="00AE5EC1" w:rsidRDefault="007371DE" w:rsidP="00B25D01">
      <w:pPr>
        <w:jc w:val="center"/>
        <w:rPr>
          <w:rStyle w:val="a0"/>
          <w:color w:val="auto"/>
          <w:sz w:val="24"/>
          <w:szCs w:val="24"/>
        </w:rPr>
      </w:pPr>
    </w:p>
    <w:p w:rsidR="007371DE" w:rsidRPr="00AE5EC1" w:rsidRDefault="007371DE" w:rsidP="00B25D01">
      <w:pPr>
        <w:ind w:left="709"/>
        <w:rPr>
          <w:rStyle w:val="a0"/>
          <w:color w:val="auto"/>
          <w:sz w:val="24"/>
          <w:szCs w:val="24"/>
        </w:rPr>
      </w:pPr>
    </w:p>
    <w:p w:rsidR="007371DE" w:rsidRDefault="007371DE" w:rsidP="00CB48B1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  <w:bookmarkStart w:id="1" w:name="sub_2"/>
      <w:bookmarkEnd w:id="0"/>
      <w:r w:rsidRPr="00F50A11">
        <w:rPr>
          <w:rStyle w:val="FontStyle15"/>
          <w:sz w:val="28"/>
          <w:szCs w:val="28"/>
        </w:rPr>
        <w:t>О</w:t>
      </w:r>
      <w:r>
        <w:rPr>
          <w:rStyle w:val="FontStyle15"/>
          <w:sz w:val="28"/>
          <w:szCs w:val="28"/>
        </w:rPr>
        <w:t xml:space="preserve"> </w:t>
      </w:r>
      <w:r w:rsidRPr="00F50A11">
        <w:rPr>
          <w:rStyle w:val="FontStyle15"/>
          <w:sz w:val="28"/>
          <w:szCs w:val="28"/>
        </w:rPr>
        <w:t>бюджете</w:t>
      </w:r>
      <w:r>
        <w:rPr>
          <w:rStyle w:val="FontStyle15"/>
          <w:sz w:val="28"/>
          <w:szCs w:val="28"/>
        </w:rPr>
        <w:t xml:space="preserve"> сельсовета </w:t>
      </w:r>
      <w:r w:rsidRPr="00F50A11">
        <w:rPr>
          <w:rStyle w:val="FontStyle15"/>
          <w:sz w:val="28"/>
          <w:szCs w:val="28"/>
        </w:rPr>
        <w:t xml:space="preserve"> на 201</w:t>
      </w:r>
      <w:r>
        <w:rPr>
          <w:rStyle w:val="FontStyle15"/>
          <w:sz w:val="28"/>
          <w:szCs w:val="28"/>
        </w:rPr>
        <w:t>5</w:t>
      </w:r>
      <w:r w:rsidRPr="00F50A11">
        <w:rPr>
          <w:rStyle w:val="FontStyle15"/>
          <w:sz w:val="28"/>
          <w:szCs w:val="28"/>
        </w:rPr>
        <w:t xml:space="preserve"> год и плановый период </w:t>
      </w:r>
    </w:p>
    <w:p w:rsidR="007371DE" w:rsidRPr="00F50A11" w:rsidRDefault="007371DE" w:rsidP="00CB48B1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  <w:r w:rsidRPr="00F50A11">
        <w:rPr>
          <w:rStyle w:val="FontStyle15"/>
          <w:sz w:val="28"/>
          <w:szCs w:val="28"/>
        </w:rPr>
        <w:t>201</w:t>
      </w:r>
      <w:r>
        <w:rPr>
          <w:rStyle w:val="FontStyle15"/>
          <w:sz w:val="28"/>
          <w:szCs w:val="28"/>
        </w:rPr>
        <w:t>6</w:t>
      </w:r>
      <w:r w:rsidRPr="00F50A11">
        <w:rPr>
          <w:rStyle w:val="FontStyle15"/>
          <w:sz w:val="28"/>
          <w:szCs w:val="28"/>
        </w:rPr>
        <w:t xml:space="preserve"> и 201</w:t>
      </w:r>
      <w:r>
        <w:rPr>
          <w:rStyle w:val="FontStyle15"/>
          <w:sz w:val="28"/>
          <w:szCs w:val="28"/>
        </w:rPr>
        <w:t>7</w:t>
      </w:r>
      <w:r w:rsidRPr="00F50A11">
        <w:rPr>
          <w:rStyle w:val="FontStyle15"/>
          <w:sz w:val="28"/>
          <w:szCs w:val="28"/>
        </w:rPr>
        <w:t xml:space="preserve"> годов</w:t>
      </w:r>
    </w:p>
    <w:p w:rsidR="007371DE" w:rsidRPr="00E56D87" w:rsidRDefault="007371DE" w:rsidP="00CB48B1">
      <w:pPr>
        <w:pStyle w:val="Style2"/>
        <w:widowControl/>
        <w:spacing w:line="240" w:lineRule="auto"/>
        <w:ind w:firstLine="709"/>
        <w:jc w:val="center"/>
        <w:rPr>
          <w:rStyle w:val="FontStyle15"/>
        </w:rPr>
      </w:pPr>
    </w:p>
    <w:p w:rsidR="007371DE" w:rsidRDefault="007371DE" w:rsidP="00240D8B">
      <w:pPr>
        <w:pStyle w:val="ConsPlusNormal"/>
        <w:widowControl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сельсовета на 2015 год:</w:t>
      </w:r>
    </w:p>
    <w:p w:rsidR="007371DE" w:rsidRDefault="007371DE" w:rsidP="00240D8B">
      <w:pPr>
        <w:pStyle w:val="ConsPlusNormal"/>
        <w:widowControl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сельсовета в сумме  11769990 рублей; </w:t>
      </w:r>
    </w:p>
    <w:p w:rsidR="007371DE" w:rsidRDefault="007371DE" w:rsidP="00240D8B">
      <w:pPr>
        <w:pStyle w:val="ConsPlusNormal"/>
        <w:widowControl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сельсовета в сумме 11769990 рублей;  </w:t>
      </w:r>
    </w:p>
    <w:p w:rsidR="007371DE" w:rsidRDefault="007371DE" w:rsidP="00240D8B">
      <w:pPr>
        <w:pStyle w:val="ConsPlusNormal"/>
        <w:widowControl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прогнозируемый дефицит бюджета сельсовета 0 рублей.</w:t>
      </w:r>
    </w:p>
    <w:p w:rsidR="007371DE" w:rsidRDefault="007371DE" w:rsidP="00240D8B">
      <w:pPr>
        <w:pStyle w:val="ConsPlusNormal"/>
        <w:widowControl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сельсовета на 2016 год и на 2017 год:</w:t>
      </w:r>
    </w:p>
    <w:p w:rsidR="007371DE" w:rsidRDefault="007371DE" w:rsidP="00240D8B">
      <w:pPr>
        <w:pStyle w:val="ConsPlusNormal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сельсовета на 2016 год в сумме 11867470 рублей и на 2017 год в сумме 11625508,75 рублей;</w:t>
      </w:r>
    </w:p>
    <w:p w:rsidR="007371DE" w:rsidRDefault="007371DE" w:rsidP="00240D8B">
      <w:pPr>
        <w:pStyle w:val="Style2"/>
        <w:numPr>
          <w:ilvl w:val="0"/>
          <w:numId w:val="15"/>
        </w:numPr>
        <w:tabs>
          <w:tab w:val="left" w:pos="1134"/>
        </w:tabs>
        <w:spacing w:line="240" w:lineRule="auto"/>
        <w:ind w:left="0" w:firstLine="720"/>
        <w:rPr>
          <w:sz w:val="28"/>
          <w:szCs w:val="28"/>
        </w:rPr>
      </w:pPr>
      <w:r>
        <w:rPr>
          <w:sz w:val="28"/>
          <w:szCs w:val="28"/>
        </w:rPr>
        <w:t>общий объем расходов бюджета сельсовета на 2016 год в сумме 11867470 рублей и на 2017 год в сумме 11625508,75 рублей;</w:t>
      </w:r>
    </w:p>
    <w:p w:rsidR="007371DE" w:rsidRDefault="007371DE" w:rsidP="00240D8B">
      <w:pPr>
        <w:pStyle w:val="ConsPlusNormal"/>
        <w:widowControl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прогнозируемый дефицит бюджета сельсовета на 2016 год в сумме 0 рублей и на 2017 год в сумме 0 рублей.</w:t>
      </w:r>
    </w:p>
    <w:p w:rsidR="007371DE" w:rsidRDefault="007371DE" w:rsidP="00240D8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3. Утвердить прогнозируемый объем безвозмездных поступлений на 2015 год в сумме 10436750 рублей, на 2016 год в сумме 10500500 рублей, на 2017 год в сумме 9896660 рублей.</w:t>
      </w:r>
    </w:p>
    <w:p w:rsidR="007371DE" w:rsidRDefault="007371DE" w:rsidP="00240D8B">
      <w:pPr>
        <w:pStyle w:val="Style2"/>
        <w:widowControl/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4. Утвердить прогнозируемый объем межбюджетных трансфертов, получаемых из других бюджетов бюджетной системы Российской Федерации, на 2015 год в сумме 10436750 рублей, на 2016 год в сумме 10500500 рублей, на 2017 год в сумме 9896660 рублей.</w:t>
      </w:r>
    </w:p>
    <w:p w:rsidR="007371DE" w:rsidRDefault="007371DE" w:rsidP="00240D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Утвердить на 2015 год объем доходов бюджета сельсовета, за исключением субсидий, субвенций и иных межбюджетных трансфертов, имеющих целевое назначение в сумме 113922900 рублей.</w:t>
      </w:r>
    </w:p>
    <w:p w:rsidR="007371DE" w:rsidRDefault="007371DE" w:rsidP="00240D8B">
      <w:pPr>
        <w:pStyle w:val="Style5"/>
        <w:widowControl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6. Утвердить перечень главных администраторов доходов бюджета сельсовета, а также закрепляемые за ними виды (подвиды) доходов бюджета сельсовета согласно приложению № 1 к настоящему решению.</w:t>
      </w:r>
    </w:p>
    <w:p w:rsidR="007371DE" w:rsidRDefault="007371DE" w:rsidP="00240D8B">
      <w:pPr>
        <w:pStyle w:val="Style10"/>
        <w:widowControl/>
        <w:tabs>
          <w:tab w:val="left" w:pos="709"/>
        </w:tabs>
        <w:spacing w:line="240" w:lineRule="auto"/>
        <w:ind w:firstLine="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  <w:t>7. Утвердить перечень главных администраторов источников финансирования дефицита бюджета сельсовета согласно приложению №  2 к настоящему решению.</w:t>
      </w:r>
    </w:p>
    <w:p w:rsidR="007371DE" w:rsidRDefault="007371DE" w:rsidP="00240D8B">
      <w:pPr>
        <w:pStyle w:val="ListParagraph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outlineLvl w:val="1"/>
      </w:pPr>
      <w:r>
        <w:t>Установить источники внутреннего финансирования дефицита бюджета сельсовета на 2015 год и плановый период 2016 и 2017 годов согласно приложению № 3 к настоящему решению.</w:t>
      </w:r>
    </w:p>
    <w:p w:rsidR="007371DE" w:rsidRDefault="007371DE" w:rsidP="00240D8B">
      <w:pPr>
        <w:pStyle w:val="Style10"/>
        <w:widowControl/>
        <w:numPr>
          <w:ilvl w:val="0"/>
          <w:numId w:val="16"/>
        </w:num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Установить, что добровольные взносы и пожертвования, имеющие целевое назначение, поступающие в доход бюджета сельсовета, предоставляются главным распорядителям средств бюджета сельсовета, для осуществления расходов, соответствующих целям, на достижение которых предоставляются указанные средства.</w:t>
      </w:r>
    </w:p>
    <w:p w:rsidR="007371DE" w:rsidRDefault="007371DE" w:rsidP="00240D8B">
      <w:pPr>
        <w:pStyle w:val="Style11"/>
        <w:widowControl/>
        <w:numPr>
          <w:ilvl w:val="0"/>
          <w:numId w:val="16"/>
        </w:numPr>
        <w:spacing w:line="240" w:lineRule="auto"/>
        <w:ind w:left="0"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Утвердить распределение бюджетных ассигнований  по разделам и подразделам классификации расходов бюджета сельсовета на 2015 год и плановый период 2016 и 2017 годов согласно приложению № 4 к настоящему решению.</w:t>
      </w:r>
    </w:p>
    <w:p w:rsidR="007371DE" w:rsidRDefault="007371DE" w:rsidP="00240D8B">
      <w:pPr>
        <w:pStyle w:val="Style11"/>
        <w:widowControl/>
        <w:numPr>
          <w:ilvl w:val="0"/>
          <w:numId w:val="16"/>
        </w:numPr>
        <w:tabs>
          <w:tab w:val="left" w:pos="0"/>
        </w:tabs>
        <w:spacing w:line="240" w:lineRule="auto"/>
        <w:ind w:left="0"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Утвердить распределение бюджетных ассигнований по главным распорядителям средств бюджета сельсовета, разделам,  подразделам, целевым статьям,  группам (группам и подгруппам) видов расходов  в ведомственной структуре расходов  бюджета сельсовета на 2015 год и плановый период 2016 и 2017 годов согласно приложению № 5 к настоящему решению.</w:t>
      </w:r>
    </w:p>
    <w:p w:rsidR="007371DE" w:rsidRDefault="007371DE" w:rsidP="00240D8B">
      <w:pPr>
        <w:pStyle w:val="Style11"/>
        <w:widowControl/>
        <w:numPr>
          <w:ilvl w:val="0"/>
          <w:numId w:val="16"/>
        </w:numPr>
        <w:tabs>
          <w:tab w:val="left" w:pos="0"/>
        </w:tabs>
        <w:spacing w:line="240" w:lineRule="auto"/>
        <w:ind w:left="0"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Утвердить распределение бюджетных ассигнований по целевым статьям (государственным программам и непрограммным направлениям деятельности), группам видов расходов классификации расходов бюджета сельсовета на 2015 год и плановый период 2016 и 2017 годов согласно приложению № 6 к настоящему решению.</w:t>
      </w:r>
    </w:p>
    <w:p w:rsidR="007371DE" w:rsidRDefault="007371DE" w:rsidP="00240D8B">
      <w:pPr>
        <w:pStyle w:val="Style2"/>
        <w:widowControl/>
        <w:spacing w:line="240" w:lineRule="auto"/>
        <w:ind w:firstLine="720"/>
      </w:pPr>
      <w:r>
        <w:rPr>
          <w:sz w:val="28"/>
          <w:szCs w:val="28"/>
        </w:rPr>
        <w:t xml:space="preserve">13. Утвердить общий объем бюджетных ассигнований, направленных на исполнение публичных нормативных обязательств, на 2015 год в сумме 0 рублей, на 2016 год в сумме 0 рублей, на 2017 год в сумме 0 рублей. </w:t>
      </w:r>
    </w:p>
    <w:p w:rsidR="007371DE" w:rsidRDefault="007371DE" w:rsidP="00240D8B">
      <w:pPr>
        <w:pStyle w:val="Style2"/>
        <w:tabs>
          <w:tab w:val="left" w:pos="113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14</w:t>
      </w:r>
      <w:r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Утвердить общий объем условно утвержденных расходов (без учета расходов бюджета сельсовета, предусмотренных за счет межбюджетных трансфертов из других бюджетов бюджетной системы Российской Федерации, имеющих целевое назначений) на 2016 год в сумме 287119 рублей и на 2017 год в сумме 563025 рублей.</w:t>
      </w:r>
    </w:p>
    <w:p w:rsidR="007371DE" w:rsidRDefault="007371DE" w:rsidP="00240D8B">
      <w:pPr>
        <w:pStyle w:val="ListParagraph"/>
        <w:widowControl w:val="0"/>
        <w:numPr>
          <w:ilvl w:val="0"/>
          <w:numId w:val="17"/>
        </w:numPr>
        <w:ind w:left="0" w:firstLine="709"/>
        <w:jc w:val="both"/>
      </w:pPr>
      <w:r>
        <w:t>Установить следующие основания для внесения в 2015 году изменений в показатели сводной бюджетной росписи бюджета сельсовета, связанные с особенностями исполнения бюджета сельсовета, не требующие внесения изменений в настоящее решение:</w:t>
      </w:r>
    </w:p>
    <w:p w:rsidR="007371DE" w:rsidRDefault="007371DE" w:rsidP="00240D8B">
      <w:pPr>
        <w:widowControl w:val="0"/>
        <w:tabs>
          <w:tab w:val="left" w:pos="1134"/>
        </w:tabs>
        <w:ind w:firstLine="720"/>
        <w:jc w:val="both"/>
      </w:pPr>
      <w:r>
        <w:t>1) изменение и (или) дополнение бюджетной классификации, а также порядка ее применения;</w:t>
      </w:r>
    </w:p>
    <w:p w:rsidR="007371DE" w:rsidRPr="0058281C" w:rsidRDefault="007371DE" w:rsidP="00240D8B">
      <w:pPr>
        <w:widowControl w:val="0"/>
        <w:tabs>
          <w:tab w:val="left" w:pos="1134"/>
        </w:tabs>
        <w:ind w:firstLine="720"/>
        <w:jc w:val="both"/>
      </w:pPr>
      <w:r>
        <w:t xml:space="preserve">2) образование остатков средств на счете по учету средств бюджета сельсовета на 01 января </w:t>
      </w:r>
      <w:r w:rsidRPr="0058281C">
        <w:rPr>
          <w:rStyle w:val="FontStyle16"/>
          <w:sz w:val="28"/>
          <w:szCs w:val="28"/>
        </w:rPr>
        <w:t>текущего финансового года</w:t>
      </w:r>
      <w:r w:rsidRPr="0058281C">
        <w:t>;</w:t>
      </w:r>
    </w:p>
    <w:p w:rsidR="007371DE" w:rsidRDefault="007371DE" w:rsidP="00240D8B">
      <w:pPr>
        <w:widowControl w:val="0"/>
        <w:tabs>
          <w:tab w:val="left" w:pos="1134"/>
        </w:tabs>
        <w:ind w:firstLine="720"/>
        <w:jc w:val="both"/>
      </w:pPr>
      <w:r>
        <w:t>3) изменение состава и (или) функций главных администраторов источников финансирования дефицита бюджета сельсовета, изменение принципов назначения и присвоения структуры кодов классификации источников внутреннего финансирования дефицита бюджета сельсовета;</w:t>
      </w:r>
    </w:p>
    <w:p w:rsidR="007371DE" w:rsidRDefault="007371DE" w:rsidP="00240D8B">
      <w:pPr>
        <w:tabs>
          <w:tab w:val="left" w:pos="1134"/>
        </w:tabs>
        <w:ind w:firstLine="720"/>
        <w:jc w:val="both"/>
      </w:pPr>
      <w:r>
        <w:t>4)  изменение муниципальной программы сельсовета в части перераспределения установленных настоящим решением бюджетных ассигнований по мероприятиям в пределах общего объема бюджетных ассигнований, предусмотренных в текущем финансовом году на реализацию  муниципальной программы сельсовета за исключением: бюджетных ассигнований на осуществление бюджетных инвестиций в объекты капитального строительства муниципальной собственности сельсовета.</w:t>
      </w:r>
    </w:p>
    <w:p w:rsidR="007371DE" w:rsidRDefault="007371DE" w:rsidP="00240D8B">
      <w:pPr>
        <w:ind w:firstLine="720"/>
        <w:jc w:val="both"/>
      </w:pPr>
      <w:r>
        <w:t xml:space="preserve">5) исполнение судебных актов, предусматривающих обращение взыскания на средства  бюджета сельсовета; </w:t>
      </w:r>
    </w:p>
    <w:p w:rsidR="007371DE" w:rsidRDefault="007371DE" w:rsidP="00240D8B">
      <w:pPr>
        <w:ind w:firstLine="720"/>
        <w:jc w:val="both"/>
      </w:pPr>
      <w:r>
        <w:t>6) использование средств резервного фонда;</w:t>
      </w:r>
    </w:p>
    <w:p w:rsidR="007371DE" w:rsidRDefault="007371DE" w:rsidP="00240D8B">
      <w:pPr>
        <w:ind w:firstLine="720"/>
        <w:jc w:val="both"/>
      </w:pPr>
      <w:r>
        <w:t>7) пополнение резервного фонда в случае недостаточности бюджетных ассигнований на ликвидацию последствий чрезвычайных ситуаций природного и техногенного характера, в пределах общего объема расходов бюджета сельсовета;</w:t>
      </w:r>
    </w:p>
    <w:p w:rsidR="007371DE" w:rsidRDefault="007371DE" w:rsidP="00240D8B">
      <w:pPr>
        <w:ind w:firstLine="720"/>
        <w:jc w:val="both"/>
      </w:pPr>
      <w:r>
        <w:t>8) получение субсидий, субвенций, иных межбюджетных трансфертов  из других бюджетов бюджетной системы Российской Федерации и безвозмездных поступлений от физических и юридических лиц имеющих целевое назначение, сверх объемов, утвержденных решением о бюджете, а также в случае сокращения (возврата при отсутствии потребности) указанных средств.</w:t>
      </w:r>
    </w:p>
    <w:p w:rsidR="007371DE" w:rsidRDefault="007371DE" w:rsidP="00240D8B">
      <w:pPr>
        <w:pStyle w:val="Style5"/>
        <w:widowControl/>
        <w:numPr>
          <w:ilvl w:val="0"/>
          <w:numId w:val="17"/>
        </w:numPr>
        <w:spacing w:line="240" w:lineRule="auto"/>
        <w:ind w:left="0" w:firstLine="709"/>
        <w:rPr>
          <w:sz w:val="28"/>
          <w:szCs w:val="28"/>
        </w:rPr>
      </w:pPr>
      <w:r>
        <w:rPr>
          <w:rStyle w:val="FontStyle16"/>
          <w:sz w:val="28"/>
          <w:szCs w:val="28"/>
        </w:rPr>
        <w:t xml:space="preserve">Установить размер резервного фонда администрации сельсовета </w:t>
      </w:r>
      <w:r>
        <w:rPr>
          <w:sz w:val="28"/>
          <w:szCs w:val="28"/>
        </w:rPr>
        <w:t>в сумме:</w:t>
      </w:r>
    </w:p>
    <w:p w:rsidR="007371DE" w:rsidRDefault="007371DE" w:rsidP="00240D8B">
      <w:pPr>
        <w:pStyle w:val="Style2"/>
        <w:widowControl/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на 2015 год – 30000 рублей;</w:t>
      </w:r>
    </w:p>
    <w:p w:rsidR="007371DE" w:rsidRDefault="007371DE" w:rsidP="00240D8B">
      <w:pPr>
        <w:autoSpaceDE w:val="0"/>
        <w:autoSpaceDN w:val="0"/>
        <w:adjustRightInd w:val="0"/>
        <w:ind w:firstLine="720"/>
        <w:jc w:val="both"/>
      </w:pPr>
      <w:r>
        <w:t>на 2016 год – 30000 рублей;</w:t>
      </w:r>
    </w:p>
    <w:p w:rsidR="007371DE" w:rsidRDefault="007371DE" w:rsidP="00240D8B">
      <w:pPr>
        <w:autoSpaceDE w:val="0"/>
        <w:autoSpaceDN w:val="0"/>
        <w:adjustRightInd w:val="0"/>
        <w:ind w:firstLine="720"/>
        <w:jc w:val="both"/>
      </w:pPr>
      <w:r>
        <w:t>на 2017 год – 30000 рублей.</w:t>
      </w:r>
    </w:p>
    <w:p w:rsidR="007371DE" w:rsidRDefault="007371DE" w:rsidP="00240D8B">
      <w:pPr>
        <w:pStyle w:val="Style2"/>
        <w:widowControl/>
        <w:numPr>
          <w:ilvl w:val="0"/>
          <w:numId w:val="17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Утвердить объем межбюджетных трансфертов, предоставляемых другим бюджетам бюджетной системы Российской Федерации, в 2015 году в сумме 6407183,71 рублей, в 2016 году в сумме 6407183,71 рублей, в 2017 году в сумме  6407183,71 рублей.</w:t>
      </w:r>
    </w:p>
    <w:p w:rsidR="007371DE" w:rsidRDefault="007371DE" w:rsidP="00240D8B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Установить, что неиспользованные по состоянию на 01 января 2015 </w:t>
      </w:r>
      <w:r>
        <w:rPr>
          <w:rStyle w:val="FontStyle16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остатки межбюджетных трансфертов, предоставленных из бюджета сельсовета бюджету Зейского района в форме иных межбюджетных трансфертов, имеющих целевое назначение, подлежат возврату в бюджет сельсовета в течение первых 10 рабочих дней 2015 года.</w:t>
      </w:r>
    </w:p>
    <w:p w:rsidR="007371DE" w:rsidRDefault="007371DE" w:rsidP="00240D8B">
      <w:pPr>
        <w:pStyle w:val="ListParagraph"/>
        <w:widowControl w:val="0"/>
        <w:tabs>
          <w:tab w:val="left" w:pos="709"/>
        </w:tabs>
        <w:ind w:left="0"/>
        <w:jc w:val="both"/>
      </w:pPr>
      <w:r>
        <w:tab/>
        <w:t>19. Из бюджета сельсовета субсидии юридическим лицам (за исключением субсидий государственным учреждениям), индивидуальным предпринимателям, а также физическим лицам  – производителям товаров, работ и услуг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случаях,  связанных с приобретением топлива ресурсоснабжающими организациями для оказания коммунальных услуг.</w:t>
      </w:r>
    </w:p>
    <w:p w:rsidR="007371DE" w:rsidRDefault="007371DE" w:rsidP="00240D8B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Субсидии предоставляются главными распорядителями средств бюджета сельсовета, получателями средств бюджета сельсовета на основании нормативных правовых актов сельсовета, определяющих категории и (или) критерии отбора </w:t>
      </w:r>
      <w:r>
        <w:rPr>
          <w:sz w:val="28"/>
          <w:szCs w:val="28"/>
        </w:rPr>
        <w:t>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</w:t>
      </w:r>
      <w:r>
        <w:rPr>
          <w:rStyle w:val="FontStyle16"/>
          <w:sz w:val="28"/>
          <w:szCs w:val="28"/>
        </w:rPr>
        <w:t xml:space="preserve">, цели, условия и порядок предоставления субсидий, а также порядок возврата субсидий в случае нарушения условий, установленных при их предоставлении, </w:t>
      </w:r>
      <w:r>
        <w:rPr>
          <w:sz w:val="28"/>
          <w:szCs w:val="28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положением об обязательной проверке главным распорядителем (распорядителем) бюджетных средств, предоставляющим субсидию, и соблюдения условий, целей и порядка предоставления субсидий их получателями</w:t>
      </w:r>
      <w:r>
        <w:rPr>
          <w:rStyle w:val="FontStyle16"/>
          <w:sz w:val="28"/>
          <w:szCs w:val="28"/>
        </w:rPr>
        <w:t>.</w:t>
      </w:r>
    </w:p>
    <w:p w:rsidR="007371DE" w:rsidRDefault="007371DE" w:rsidP="00240D8B">
      <w:pPr>
        <w:pStyle w:val="ListParagraph"/>
        <w:widowControl w:val="0"/>
        <w:numPr>
          <w:ilvl w:val="0"/>
          <w:numId w:val="18"/>
        </w:numPr>
        <w:jc w:val="both"/>
      </w:pPr>
      <w:r>
        <w:t>Утвердить на 2015 год и на плановый период 2016 и 2017 годов:</w:t>
      </w:r>
    </w:p>
    <w:p w:rsidR="007371DE" w:rsidRDefault="007371DE" w:rsidP="00240D8B">
      <w:pPr>
        <w:widowControl w:val="0"/>
        <w:numPr>
          <w:ilvl w:val="1"/>
          <w:numId w:val="19"/>
        </w:numPr>
        <w:tabs>
          <w:tab w:val="left" w:pos="1134"/>
        </w:tabs>
        <w:ind w:left="0" w:firstLine="720"/>
        <w:jc w:val="both"/>
      </w:pPr>
      <w:r>
        <w:t>программу муниципальных внутренних заимствований сельсовета на 2015 год и на плановый период 2016 и 2017 годов согласно приложению № 7 к настоящему решению;</w:t>
      </w:r>
    </w:p>
    <w:p w:rsidR="007371DE" w:rsidRDefault="007371DE" w:rsidP="00240D8B">
      <w:pPr>
        <w:widowControl w:val="0"/>
        <w:numPr>
          <w:ilvl w:val="1"/>
          <w:numId w:val="19"/>
        </w:numPr>
        <w:tabs>
          <w:tab w:val="left" w:pos="1134"/>
        </w:tabs>
        <w:ind w:left="0" w:firstLine="720"/>
        <w:jc w:val="both"/>
      </w:pPr>
      <w:r>
        <w:t>программы муниципальных гарантий сельсовета на 2015 год согласно приложению № 8 к настоящему решению и на плановый период 2016 и 2017 годов согласно приложению № 9 к настоящему решению.</w:t>
      </w:r>
    </w:p>
    <w:p w:rsidR="007371DE" w:rsidRDefault="007371DE" w:rsidP="00240D8B">
      <w:pPr>
        <w:pStyle w:val="ListParagraph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>Утвердить объем бюджетных инвестиций, предоставляемых из бюджета сельсовета юридическим лицам, не являющимся государственными (муниципальными) учреждениями и государственными (муниципальными) унитарными предприятиями,  за исключением бюджетных инвестиций в объекты капитального строительства в 2015 году и плановом периоде 2016 и 2017 годов согласно приложению № 10 к настоящему решению.</w:t>
      </w:r>
    </w:p>
    <w:p w:rsidR="007371DE" w:rsidRDefault="007371DE" w:rsidP="00240D8B">
      <w:pPr>
        <w:tabs>
          <w:tab w:val="left" w:pos="0"/>
        </w:tabs>
        <w:ind w:firstLine="720"/>
        <w:jc w:val="both"/>
      </w:pPr>
      <w:r>
        <w:t>22. Установить верхний предел муниципального внутреннего долга сельсовета:</w:t>
      </w:r>
    </w:p>
    <w:p w:rsidR="007371DE" w:rsidRDefault="007371DE" w:rsidP="00240D8B">
      <w:pPr>
        <w:tabs>
          <w:tab w:val="left" w:pos="102"/>
        </w:tabs>
        <w:ind w:firstLine="720"/>
        <w:jc w:val="both"/>
      </w:pPr>
      <w:r>
        <w:t xml:space="preserve">1) на 01 января 2016 года в сумме 0 рублей, в том числе по муниципальным гарантиям в сумме 0 рублей; </w:t>
      </w:r>
    </w:p>
    <w:p w:rsidR="007371DE" w:rsidRDefault="007371DE" w:rsidP="00240D8B">
      <w:pPr>
        <w:tabs>
          <w:tab w:val="left" w:pos="-40"/>
        </w:tabs>
        <w:ind w:firstLine="720"/>
        <w:jc w:val="both"/>
      </w:pPr>
      <w:r>
        <w:t xml:space="preserve">2) на 01 января 2017 года в сумме 0 рублей, в том числе по муниципальным гарантиям в сумме 0 рублей; </w:t>
      </w:r>
    </w:p>
    <w:p w:rsidR="007371DE" w:rsidRDefault="007371DE" w:rsidP="00240D8B">
      <w:pPr>
        <w:tabs>
          <w:tab w:val="left" w:pos="-40"/>
        </w:tabs>
        <w:ind w:firstLine="720"/>
        <w:jc w:val="both"/>
      </w:pPr>
      <w:r>
        <w:t>3) на 01 января 2018 года в сумме 0 рублей, в том числе по муниципальным гарантиям в сумме 0 рублей.</w:t>
      </w:r>
    </w:p>
    <w:p w:rsidR="007371DE" w:rsidRDefault="007371DE" w:rsidP="00240D8B">
      <w:pPr>
        <w:ind w:firstLine="709"/>
        <w:jc w:val="both"/>
      </w:pPr>
      <w:r>
        <w:t>23. Установить предельный объем муниципального долга сельсовета  на 2015 год в сумме 0 рублей, на 2016 год – 0 рублей, на 2017 год – 0 рублей.</w:t>
      </w:r>
    </w:p>
    <w:p w:rsidR="007371DE" w:rsidRDefault="007371DE" w:rsidP="00240D8B">
      <w:pPr>
        <w:ind w:firstLine="720"/>
        <w:jc w:val="both"/>
      </w:pPr>
      <w:r>
        <w:t>24. Установить, что получатели средств бюджета сельсовета при заключении договоров (муниципальных контрактов) на поставку товаров, выполнение работ и оказание услуг за счет средств бюджета сельсовета вправе предусматривать авансовые платежи (если иное не предусмотрено нормативными правовыми актами Российской Федерации):</w:t>
      </w:r>
    </w:p>
    <w:p w:rsidR="007371DE" w:rsidRDefault="007371DE" w:rsidP="00240D8B">
      <w:pPr>
        <w:pStyle w:val="Style2"/>
        <w:widowControl/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1) в размере до 100 процентов суммы договора (муниципального контракта), но не более лимитов бюджетных обязательств, доведенных на соответствующий финансовый год, </w:t>
      </w:r>
      <w:r>
        <w:rPr>
          <w:rStyle w:val="FontStyle16"/>
          <w:sz w:val="28"/>
          <w:szCs w:val="28"/>
        </w:rPr>
        <w:t>–</w:t>
      </w:r>
      <w:r>
        <w:rPr>
          <w:sz w:val="28"/>
          <w:szCs w:val="28"/>
        </w:rPr>
        <w:t xml:space="preserve"> по договорам (муниципальным контрактам) об оказании услуг связи, о подписке на печатные издания и об их приобретении, об обучении на курсах повышения квалификации, участии в конференциях, о проведении государственной экспертизы проектной документации и результатов инженерных изысканий, о приобретении авиа- и железнодорожных билетов, билетов для проезда городским и пригородным транспортом, путевок на санаторно-курортное лечение, путевок в организации отдыха детей и их оздоровления, по договорам обязательного страхования гражданской ответственности владельцев транспортных средств,  на поставку авиационного бензина и керосина; </w:t>
      </w:r>
    </w:p>
    <w:p w:rsidR="007371DE" w:rsidRDefault="007371DE" w:rsidP="00240D8B">
      <w:pPr>
        <w:pStyle w:val="Style2"/>
        <w:widowControl/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2) в размере до 70 процентов суммы договора (муниципального контракта), но не более 70 процентов лимитов бюджетных обязательств, доведенных на соответствующий финансовый год, </w:t>
      </w:r>
      <w:r>
        <w:rPr>
          <w:rStyle w:val="FontStyle16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по договорам (муниципальным контрактам), связанным с проведением аварийно-восстановительных работ и иных мероприятий, направленных на ликвидацию чрезвычайных ситуаций и (или) снижение их негативных последствий; </w:t>
      </w:r>
    </w:p>
    <w:p w:rsidR="007371DE" w:rsidRDefault="007371DE" w:rsidP="00240D8B">
      <w:pPr>
        <w:pStyle w:val="Style3"/>
        <w:widowControl/>
        <w:tabs>
          <w:tab w:val="left" w:pos="1168"/>
        </w:tabs>
        <w:spacing w:line="240" w:lineRule="auto"/>
        <w:ind w:firstLine="720"/>
        <w:rPr>
          <w:rStyle w:val="FontStyle16"/>
          <w:sz w:val="28"/>
          <w:szCs w:val="28"/>
        </w:rPr>
      </w:pPr>
      <w:r>
        <w:rPr>
          <w:sz w:val="28"/>
          <w:szCs w:val="28"/>
        </w:rPr>
        <w:t xml:space="preserve">3) в размере до 30 процентов суммы договора (муниципального контракта), но не более 30 процентов лимитов бюджетных обязательств, доведенных на соответствующий финансовый год, </w:t>
      </w:r>
      <w:r>
        <w:rPr>
          <w:rStyle w:val="FontStyle16"/>
          <w:sz w:val="28"/>
          <w:szCs w:val="28"/>
        </w:rPr>
        <w:t>–</w:t>
      </w:r>
      <w:r>
        <w:rPr>
          <w:sz w:val="28"/>
          <w:szCs w:val="28"/>
        </w:rPr>
        <w:t xml:space="preserve"> по остальным договорам (муниципальным контрактам).</w:t>
      </w:r>
    </w:p>
    <w:p w:rsidR="007371DE" w:rsidRDefault="007371DE" w:rsidP="00240D8B">
      <w:pPr>
        <w:widowControl w:val="0"/>
        <w:ind w:firstLine="720"/>
        <w:jc w:val="both"/>
      </w:pPr>
      <w:r>
        <w:t>25. Утвердить объем бюджетных ассигнований дорожного фонда сельсовета на 2015 год и на плановый период 2016 и 2017 годов в размере прогнозируемого объема установленных источников формирования дорожного фонда сельсовета на 2015 год и на плановый период 2016 и 2017 годов в сумме:</w:t>
      </w:r>
    </w:p>
    <w:p w:rsidR="007371DE" w:rsidRDefault="007371DE" w:rsidP="00240D8B">
      <w:pPr>
        <w:pStyle w:val="Style2"/>
        <w:widowControl/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на 2015год– 125000 рублей; </w:t>
      </w:r>
    </w:p>
    <w:p w:rsidR="007371DE" w:rsidRDefault="007371DE" w:rsidP="00240D8B">
      <w:pPr>
        <w:widowControl w:val="0"/>
        <w:ind w:firstLine="720"/>
      </w:pPr>
      <w:r>
        <w:t>на 2016 год – 125000 рублей;</w:t>
      </w:r>
    </w:p>
    <w:p w:rsidR="007371DE" w:rsidRDefault="007371DE" w:rsidP="00240D8B">
      <w:pPr>
        <w:widowControl w:val="0"/>
        <w:ind w:firstLine="720"/>
      </w:pPr>
      <w:r>
        <w:t>на 2017 год –  396169,75 рублей.</w:t>
      </w:r>
    </w:p>
    <w:p w:rsidR="007371DE" w:rsidRDefault="007371DE" w:rsidP="00240D8B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26. Настоящее решение вступает в силу с 01 января 2015 года, подлежит обнародованию и внесению в базу нормативных правовых актов сельсовета.</w:t>
      </w:r>
    </w:p>
    <w:p w:rsidR="007371DE" w:rsidRDefault="007371DE" w:rsidP="00240D8B">
      <w:pPr>
        <w:pStyle w:val="Style13"/>
        <w:widowControl/>
        <w:spacing w:line="240" w:lineRule="auto"/>
        <w:ind w:firstLine="0"/>
        <w:jc w:val="both"/>
      </w:pPr>
    </w:p>
    <w:p w:rsidR="007371DE" w:rsidRDefault="007371DE" w:rsidP="00CB48B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7371DE" w:rsidRPr="00AE5EC1" w:rsidRDefault="007371DE" w:rsidP="00FF4448">
      <w:pPr>
        <w:jc w:val="both"/>
        <w:rPr>
          <w:sz w:val="24"/>
          <w:szCs w:val="24"/>
        </w:rPr>
      </w:pPr>
    </w:p>
    <w:p w:rsidR="007371DE" w:rsidRPr="00CB48B1" w:rsidRDefault="007371DE" w:rsidP="0058281C">
      <w:pPr>
        <w:widowControl w:val="0"/>
        <w:rPr>
          <w:snapToGrid w:val="0"/>
        </w:rPr>
      </w:pPr>
      <w:r w:rsidRPr="00CB48B1">
        <w:t xml:space="preserve">Глава  сельсовета                                                      </w:t>
      </w:r>
      <w:r>
        <w:t xml:space="preserve">                             </w:t>
      </w:r>
      <w:r w:rsidRPr="00CB48B1">
        <w:t xml:space="preserve">    </w:t>
      </w:r>
      <w:bookmarkEnd w:id="1"/>
      <w:r w:rsidRPr="00CB48B1">
        <w:t>Н.В.Ельчин</w:t>
      </w:r>
    </w:p>
    <w:sectPr w:rsidR="007371DE" w:rsidRPr="00CB48B1" w:rsidSect="0058281C">
      <w:pgSz w:w="11906" w:h="16838"/>
      <w:pgMar w:top="567" w:right="567" w:bottom="567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7CA1"/>
    <w:multiLevelType w:val="hybridMultilevel"/>
    <w:tmpl w:val="741E1E9C"/>
    <w:lvl w:ilvl="0" w:tplc="189462C4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86422792">
      <w:start w:val="1"/>
      <w:numFmt w:val="decimal"/>
      <w:lvlText w:val="%2)"/>
      <w:lvlJc w:val="left"/>
      <w:pPr>
        <w:ind w:left="6105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6195" w:hanging="180"/>
      </w:pPr>
    </w:lvl>
    <w:lvl w:ilvl="3" w:tplc="0419000F">
      <w:start w:val="1"/>
      <w:numFmt w:val="decimal"/>
      <w:lvlText w:val="%4."/>
      <w:lvlJc w:val="left"/>
      <w:pPr>
        <w:ind w:left="6915" w:hanging="360"/>
      </w:pPr>
    </w:lvl>
    <w:lvl w:ilvl="4" w:tplc="04190019">
      <w:start w:val="1"/>
      <w:numFmt w:val="lowerLetter"/>
      <w:lvlText w:val="%5."/>
      <w:lvlJc w:val="left"/>
      <w:pPr>
        <w:ind w:left="7635" w:hanging="360"/>
      </w:pPr>
    </w:lvl>
    <w:lvl w:ilvl="5" w:tplc="0419001B">
      <w:start w:val="1"/>
      <w:numFmt w:val="lowerRoman"/>
      <w:lvlText w:val="%6."/>
      <w:lvlJc w:val="right"/>
      <w:pPr>
        <w:ind w:left="8355" w:hanging="180"/>
      </w:pPr>
    </w:lvl>
    <w:lvl w:ilvl="6" w:tplc="0419000F">
      <w:start w:val="1"/>
      <w:numFmt w:val="decimal"/>
      <w:lvlText w:val="%7."/>
      <w:lvlJc w:val="left"/>
      <w:pPr>
        <w:ind w:left="9075" w:hanging="360"/>
      </w:pPr>
    </w:lvl>
    <w:lvl w:ilvl="7" w:tplc="04190019">
      <w:start w:val="1"/>
      <w:numFmt w:val="lowerLetter"/>
      <w:lvlText w:val="%8."/>
      <w:lvlJc w:val="left"/>
      <w:pPr>
        <w:ind w:left="9795" w:hanging="360"/>
      </w:pPr>
    </w:lvl>
    <w:lvl w:ilvl="8" w:tplc="0419001B">
      <w:start w:val="1"/>
      <w:numFmt w:val="lowerRoman"/>
      <w:lvlText w:val="%9."/>
      <w:lvlJc w:val="right"/>
      <w:pPr>
        <w:ind w:left="10515" w:hanging="180"/>
      </w:pPr>
    </w:lvl>
  </w:abstractNum>
  <w:abstractNum w:abstractNumId="4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E4202C"/>
    <w:multiLevelType w:val="hybridMultilevel"/>
    <w:tmpl w:val="C7EE92A6"/>
    <w:lvl w:ilvl="0" w:tplc="41167E82">
      <w:start w:val="11"/>
      <w:numFmt w:val="decimal"/>
      <w:lvlText w:val="%1."/>
      <w:lvlJc w:val="left"/>
      <w:pPr>
        <w:ind w:left="4770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475" w:hanging="360"/>
      </w:pPr>
    </w:lvl>
    <w:lvl w:ilvl="2" w:tplc="0419001B">
      <w:start w:val="1"/>
      <w:numFmt w:val="lowerRoman"/>
      <w:lvlText w:val="%3."/>
      <w:lvlJc w:val="right"/>
      <w:pPr>
        <w:ind w:left="6195" w:hanging="180"/>
      </w:pPr>
    </w:lvl>
    <w:lvl w:ilvl="3" w:tplc="0419000F">
      <w:start w:val="1"/>
      <w:numFmt w:val="decimal"/>
      <w:lvlText w:val="%4."/>
      <w:lvlJc w:val="left"/>
      <w:pPr>
        <w:ind w:left="6915" w:hanging="360"/>
      </w:pPr>
    </w:lvl>
    <w:lvl w:ilvl="4" w:tplc="04190019">
      <w:start w:val="1"/>
      <w:numFmt w:val="lowerLetter"/>
      <w:lvlText w:val="%5."/>
      <w:lvlJc w:val="left"/>
      <w:pPr>
        <w:ind w:left="7635" w:hanging="360"/>
      </w:pPr>
    </w:lvl>
    <w:lvl w:ilvl="5" w:tplc="0419001B">
      <w:start w:val="1"/>
      <w:numFmt w:val="lowerRoman"/>
      <w:lvlText w:val="%6."/>
      <w:lvlJc w:val="right"/>
      <w:pPr>
        <w:ind w:left="8355" w:hanging="180"/>
      </w:pPr>
    </w:lvl>
    <w:lvl w:ilvl="6" w:tplc="0419000F">
      <w:start w:val="1"/>
      <w:numFmt w:val="decimal"/>
      <w:lvlText w:val="%7."/>
      <w:lvlJc w:val="left"/>
      <w:pPr>
        <w:ind w:left="9075" w:hanging="360"/>
      </w:pPr>
    </w:lvl>
    <w:lvl w:ilvl="7" w:tplc="04190019">
      <w:start w:val="1"/>
      <w:numFmt w:val="lowerLetter"/>
      <w:lvlText w:val="%8."/>
      <w:lvlJc w:val="left"/>
      <w:pPr>
        <w:ind w:left="9795" w:hanging="360"/>
      </w:pPr>
    </w:lvl>
    <w:lvl w:ilvl="8" w:tplc="0419001B">
      <w:start w:val="1"/>
      <w:numFmt w:val="lowerRoman"/>
      <w:lvlText w:val="%9."/>
      <w:lvlJc w:val="right"/>
      <w:pPr>
        <w:ind w:left="10515" w:hanging="180"/>
      </w:pPr>
    </w:lvl>
  </w:abstractNum>
  <w:abstractNum w:abstractNumId="7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EDB5037"/>
    <w:multiLevelType w:val="hybridMultilevel"/>
    <w:tmpl w:val="689E05A4"/>
    <w:lvl w:ilvl="0" w:tplc="0419000F">
      <w:start w:val="8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FD355D"/>
    <w:multiLevelType w:val="hybridMultilevel"/>
    <w:tmpl w:val="D5745298"/>
    <w:lvl w:ilvl="0" w:tplc="1DBE6608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4"/>
  </w:num>
  <w:num w:numId="5">
    <w:abstractNumId w:val="2"/>
  </w:num>
  <w:num w:numId="6">
    <w:abstractNumId w:val="12"/>
  </w:num>
  <w:num w:numId="7">
    <w:abstractNumId w:val="8"/>
  </w:num>
  <w:num w:numId="8">
    <w:abstractNumId w:val="1"/>
  </w:num>
  <w:num w:numId="9">
    <w:abstractNumId w:val="9"/>
  </w:num>
  <w:num w:numId="10">
    <w:abstractNumId w:val="6"/>
  </w:num>
  <w:num w:numId="11">
    <w:abstractNumId w:val="11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BEC"/>
    <w:rsid w:val="00022197"/>
    <w:rsid w:val="00054252"/>
    <w:rsid w:val="00061139"/>
    <w:rsid w:val="00062499"/>
    <w:rsid w:val="00096959"/>
    <w:rsid w:val="000D7C9B"/>
    <w:rsid w:val="000E2022"/>
    <w:rsid w:val="000E58B7"/>
    <w:rsid w:val="0012678B"/>
    <w:rsid w:val="00156F4C"/>
    <w:rsid w:val="0019757B"/>
    <w:rsid w:val="001E1EDF"/>
    <w:rsid w:val="001F1450"/>
    <w:rsid w:val="00215B25"/>
    <w:rsid w:val="00237773"/>
    <w:rsid w:val="00240D8B"/>
    <w:rsid w:val="00250689"/>
    <w:rsid w:val="00262639"/>
    <w:rsid w:val="00267CCE"/>
    <w:rsid w:val="00290585"/>
    <w:rsid w:val="00302059"/>
    <w:rsid w:val="00360D27"/>
    <w:rsid w:val="003D7733"/>
    <w:rsid w:val="004219BD"/>
    <w:rsid w:val="00456E11"/>
    <w:rsid w:val="00461763"/>
    <w:rsid w:val="00476526"/>
    <w:rsid w:val="004C2409"/>
    <w:rsid w:val="00520BA6"/>
    <w:rsid w:val="00547C59"/>
    <w:rsid w:val="00562650"/>
    <w:rsid w:val="00576B68"/>
    <w:rsid w:val="005800D8"/>
    <w:rsid w:val="0058281C"/>
    <w:rsid w:val="00584994"/>
    <w:rsid w:val="005C661E"/>
    <w:rsid w:val="00606995"/>
    <w:rsid w:val="006241FD"/>
    <w:rsid w:val="00645BAF"/>
    <w:rsid w:val="00653188"/>
    <w:rsid w:val="0066041B"/>
    <w:rsid w:val="00664E41"/>
    <w:rsid w:val="00692D12"/>
    <w:rsid w:val="006F3E90"/>
    <w:rsid w:val="006F5925"/>
    <w:rsid w:val="007371DE"/>
    <w:rsid w:val="007609C5"/>
    <w:rsid w:val="00763DCD"/>
    <w:rsid w:val="0078305A"/>
    <w:rsid w:val="007E1B86"/>
    <w:rsid w:val="007F1EA2"/>
    <w:rsid w:val="008010E8"/>
    <w:rsid w:val="00870567"/>
    <w:rsid w:val="008716D9"/>
    <w:rsid w:val="008B5846"/>
    <w:rsid w:val="008D1441"/>
    <w:rsid w:val="008D25A4"/>
    <w:rsid w:val="008D7F94"/>
    <w:rsid w:val="008F0995"/>
    <w:rsid w:val="00911F24"/>
    <w:rsid w:val="0095590D"/>
    <w:rsid w:val="00982E45"/>
    <w:rsid w:val="009A42B8"/>
    <w:rsid w:val="00A073D6"/>
    <w:rsid w:val="00A3517E"/>
    <w:rsid w:val="00A369C3"/>
    <w:rsid w:val="00A6205C"/>
    <w:rsid w:val="00A833AA"/>
    <w:rsid w:val="00A84D81"/>
    <w:rsid w:val="00A90AEF"/>
    <w:rsid w:val="00AC71B8"/>
    <w:rsid w:val="00AE5EC1"/>
    <w:rsid w:val="00AF00C1"/>
    <w:rsid w:val="00B22E9E"/>
    <w:rsid w:val="00B25D01"/>
    <w:rsid w:val="00B36071"/>
    <w:rsid w:val="00B63B95"/>
    <w:rsid w:val="00B6753B"/>
    <w:rsid w:val="00BA426A"/>
    <w:rsid w:val="00BA5717"/>
    <w:rsid w:val="00BB5BEC"/>
    <w:rsid w:val="00BD784F"/>
    <w:rsid w:val="00C064A1"/>
    <w:rsid w:val="00C23427"/>
    <w:rsid w:val="00C2345C"/>
    <w:rsid w:val="00C3633E"/>
    <w:rsid w:val="00CA3BAE"/>
    <w:rsid w:val="00CB48B1"/>
    <w:rsid w:val="00CB522E"/>
    <w:rsid w:val="00CC64A8"/>
    <w:rsid w:val="00CE010A"/>
    <w:rsid w:val="00CF50AD"/>
    <w:rsid w:val="00D10607"/>
    <w:rsid w:val="00D33B9E"/>
    <w:rsid w:val="00D667CA"/>
    <w:rsid w:val="00D829ED"/>
    <w:rsid w:val="00DA1018"/>
    <w:rsid w:val="00DC20AB"/>
    <w:rsid w:val="00DC4973"/>
    <w:rsid w:val="00DC7E2C"/>
    <w:rsid w:val="00E26250"/>
    <w:rsid w:val="00E34D22"/>
    <w:rsid w:val="00E4688B"/>
    <w:rsid w:val="00E47370"/>
    <w:rsid w:val="00E52D1B"/>
    <w:rsid w:val="00E56D87"/>
    <w:rsid w:val="00E57750"/>
    <w:rsid w:val="00E65713"/>
    <w:rsid w:val="00E87BCB"/>
    <w:rsid w:val="00EB5B8C"/>
    <w:rsid w:val="00EE5103"/>
    <w:rsid w:val="00F44746"/>
    <w:rsid w:val="00F50A11"/>
    <w:rsid w:val="00F6673B"/>
    <w:rsid w:val="00F770F3"/>
    <w:rsid w:val="00F8329C"/>
    <w:rsid w:val="00FF4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D01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29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29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le">
    <w:name w:val="Title"/>
    <w:basedOn w:val="Normal"/>
    <w:link w:val="TitleChar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E229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B25D01"/>
    <w:pPr>
      <w:jc w:val="both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2299D"/>
    <w:rPr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B25D0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2299D"/>
    <w:rPr>
      <w:sz w:val="16"/>
      <w:szCs w:val="16"/>
    </w:rPr>
  </w:style>
  <w:style w:type="paragraph" w:customStyle="1" w:styleId="a">
    <w:name w:val="Таблицы (моноширинный)"/>
    <w:basedOn w:val="Normal"/>
    <w:next w:val="Normal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B25D01"/>
    <w:pPr>
      <w:widowControl w:val="0"/>
      <w:snapToGri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0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TableGrid">
    <w:name w:val="Table Grid"/>
    <w:basedOn w:val="TableNormal"/>
    <w:uiPriority w:val="99"/>
    <w:rsid w:val="00B25D0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506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99D"/>
    <w:rPr>
      <w:sz w:val="0"/>
      <w:szCs w:val="0"/>
    </w:rPr>
  </w:style>
  <w:style w:type="paragraph" w:customStyle="1" w:styleId="Style2">
    <w:name w:val="Style2"/>
    <w:basedOn w:val="Normal"/>
    <w:uiPriority w:val="99"/>
    <w:rsid w:val="00E87BCB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10">
    <w:name w:val="Style10"/>
    <w:basedOn w:val="Normal"/>
    <w:uiPriority w:val="99"/>
    <w:rsid w:val="00F8329C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Normal"/>
    <w:uiPriority w:val="99"/>
    <w:rsid w:val="00F8329C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F8329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Normal"/>
    <w:uiPriority w:val="99"/>
    <w:rsid w:val="00CB48B1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Normal"/>
    <w:uiPriority w:val="99"/>
    <w:rsid w:val="00CB48B1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3">
    <w:name w:val="Style13"/>
    <w:basedOn w:val="Normal"/>
    <w:uiPriority w:val="99"/>
    <w:rsid w:val="00CB48B1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CB48B1"/>
    <w:pPr>
      <w:ind w:left="720"/>
    </w:pPr>
  </w:style>
  <w:style w:type="paragraph" w:styleId="NoSpacing">
    <w:name w:val="No Spacing"/>
    <w:uiPriority w:val="99"/>
    <w:qFormat/>
    <w:rsid w:val="00CB48B1"/>
    <w:rPr>
      <w:rFonts w:ascii="Calibri" w:hAnsi="Calibri" w:cs="Calibri"/>
    </w:rPr>
  </w:style>
  <w:style w:type="character" w:customStyle="1" w:styleId="FontStyle15">
    <w:name w:val="Font Style15"/>
    <w:uiPriority w:val="99"/>
    <w:rsid w:val="00CB48B1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69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5</Pages>
  <Words>1712</Words>
  <Characters>9761</Characters>
  <Application>Microsoft Office Outlook</Application>
  <DocSecurity>0</DocSecurity>
  <Lines>0</Lines>
  <Paragraphs>0</Paragraphs>
  <ScaleCrop>false</ScaleCrop>
  <Company>mshome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Администратор</cp:lastModifiedBy>
  <cp:revision>12</cp:revision>
  <cp:lastPrinted>2014-01-05T08:15:00Z</cp:lastPrinted>
  <dcterms:created xsi:type="dcterms:W3CDTF">2013-11-13T05:58:00Z</dcterms:created>
  <dcterms:modified xsi:type="dcterms:W3CDTF">2014-11-15T02:55:00Z</dcterms:modified>
</cp:coreProperties>
</file>